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 6 Wzór umowy powierzenia przetwarzania danych -.docx</dmsv2BaseFileName>
    <dmsv2BaseDisplayName xmlns="http://schemas.microsoft.com/sharepoint/v3">Załącznik nr 6 do SWZ -  6 Wzór umowy powierzenia przetwarzania danych -</dmsv2BaseDisplayName>
    <dmsv2SWPP2ObjectNumber xmlns="http://schemas.microsoft.com/sharepoint/v3">POST/DYS/OLD/GZ/01345/2026                        </dmsv2SWPP2ObjectNumber>
    <dmsv2SWPP2SumMD5 xmlns="http://schemas.microsoft.com/sharepoint/v3">c403ae99a0b6f79c1f94be428dcbc521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24919164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FJ3FSM7XJ42E-819859022-4283</_dlc_DocId>
    <_dlc_DocIdUrl xmlns="a19cb1c7-c5c7-46d4-85ae-d83685407bba">
      <Url>https://swpp2.dms.gkpge.pl/sites/43/_layouts/15/DocIdRedir.aspx?ID=FJ3FSM7XJ42E-819859022-4283</Url>
      <Description>FJ3FSM7XJ42E-819859022-4283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76F42BE1-3624-4776-9111-127C88F58BC4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FE47CDE-A85D-4C22-8F24-4DC17000D844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5da4eabc-1890-4527-8ace-db531b2dbd77</vt:lpwstr>
  </property>
</Properties>
</file>